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0565F" w14:textId="77777777" w:rsidR="00737B60" w:rsidRDefault="00737B60" w:rsidP="00737B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Unknown PALMER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3FBE80C9" w14:textId="77777777" w:rsidR="00737B60" w:rsidRDefault="00737B60" w:rsidP="00737B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Bury </w:t>
      </w:r>
      <w:proofErr w:type="spellStart"/>
      <w:proofErr w:type="gramStart"/>
      <w:r>
        <w:rPr>
          <w:rFonts w:cs="Times New Roman"/>
          <w:szCs w:val="24"/>
        </w:rPr>
        <w:t>St.Edmunds</w:t>
      </w:r>
      <w:proofErr w:type="spellEnd"/>
      <w:proofErr w:type="gramEnd"/>
      <w:r>
        <w:rPr>
          <w:rFonts w:cs="Times New Roman"/>
          <w:szCs w:val="24"/>
        </w:rPr>
        <w:t>. Tailor.</w:t>
      </w:r>
    </w:p>
    <w:p w14:paraId="0A5F7CC2" w14:textId="77777777" w:rsidR="00737B60" w:rsidRDefault="00737B60" w:rsidP="00737B60">
      <w:pPr>
        <w:pStyle w:val="NoSpacing"/>
        <w:rPr>
          <w:rFonts w:cs="Times New Roman"/>
          <w:szCs w:val="24"/>
        </w:rPr>
      </w:pPr>
    </w:p>
    <w:p w14:paraId="0C41DADF" w14:textId="77777777" w:rsidR="00737B60" w:rsidRDefault="00737B60" w:rsidP="00737B60">
      <w:pPr>
        <w:pStyle w:val="NoSpacing"/>
        <w:rPr>
          <w:rFonts w:cs="Times New Roman"/>
          <w:szCs w:val="24"/>
        </w:rPr>
      </w:pPr>
    </w:p>
    <w:p w14:paraId="55765FEC" w14:textId="77777777" w:rsidR="00737B60" w:rsidRDefault="00737B60" w:rsidP="00737B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John Porter(q.v.) brought a plaint of debt against him, Walter </w:t>
      </w:r>
      <w:proofErr w:type="spellStart"/>
      <w:r>
        <w:rPr>
          <w:rFonts w:cs="Times New Roman"/>
          <w:szCs w:val="24"/>
        </w:rPr>
        <w:t>Kynge</w:t>
      </w:r>
      <w:proofErr w:type="spellEnd"/>
      <w:r>
        <w:rPr>
          <w:rFonts w:cs="Times New Roman"/>
          <w:szCs w:val="24"/>
        </w:rPr>
        <w:t xml:space="preserve"> of </w:t>
      </w:r>
    </w:p>
    <w:p w14:paraId="394AC271" w14:textId="77777777" w:rsidR="00737B60" w:rsidRDefault="00737B60" w:rsidP="00737B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Newmarket, </w:t>
      </w:r>
      <w:proofErr w:type="spellStart"/>
      <w:r>
        <w:rPr>
          <w:rFonts w:cs="Times New Roman"/>
          <w:szCs w:val="24"/>
        </w:rPr>
        <w:t>Cambridgeshire</w:t>
      </w:r>
      <w:proofErr w:type="spellEnd"/>
      <w:r>
        <w:rPr>
          <w:rFonts w:cs="Times New Roman"/>
          <w:szCs w:val="24"/>
        </w:rPr>
        <w:t xml:space="preserve">(q.v.) and Lawrence Goldwyn of </w:t>
      </w:r>
      <w:proofErr w:type="spellStart"/>
      <w:r>
        <w:rPr>
          <w:rFonts w:cs="Times New Roman"/>
          <w:szCs w:val="24"/>
        </w:rPr>
        <w:t>Depden</w:t>
      </w:r>
      <w:proofErr w:type="spellEnd"/>
      <w:r>
        <w:rPr>
          <w:rFonts w:cs="Times New Roman"/>
          <w:szCs w:val="24"/>
        </w:rPr>
        <w:t>(q.v.).</w:t>
      </w:r>
    </w:p>
    <w:p w14:paraId="04123D80" w14:textId="77777777" w:rsidR="00737B60" w:rsidRDefault="00737B60" w:rsidP="00737B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88223F"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4ACDFFD0" w14:textId="77777777" w:rsidR="00737B60" w:rsidRDefault="00737B60" w:rsidP="00737B60">
      <w:pPr>
        <w:pStyle w:val="NoSpacing"/>
        <w:rPr>
          <w:rFonts w:cs="Times New Roman"/>
          <w:szCs w:val="24"/>
        </w:rPr>
      </w:pPr>
    </w:p>
    <w:p w14:paraId="5BDB9DC3" w14:textId="77777777" w:rsidR="00737B60" w:rsidRDefault="00737B60" w:rsidP="00737B60">
      <w:pPr>
        <w:pStyle w:val="NoSpacing"/>
        <w:rPr>
          <w:rFonts w:cs="Times New Roman"/>
          <w:szCs w:val="24"/>
        </w:rPr>
      </w:pPr>
    </w:p>
    <w:p w14:paraId="13401B75" w14:textId="77777777" w:rsidR="00737B60" w:rsidRDefault="00737B60" w:rsidP="00737B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February 2023</w:t>
      </w:r>
    </w:p>
    <w:p w14:paraId="1C3196D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9A20F" w14:textId="77777777" w:rsidR="00737B60" w:rsidRDefault="00737B60" w:rsidP="009139A6">
      <w:r>
        <w:separator/>
      </w:r>
    </w:p>
  </w:endnote>
  <w:endnote w:type="continuationSeparator" w:id="0">
    <w:p w14:paraId="2F5DD254" w14:textId="77777777" w:rsidR="00737B60" w:rsidRDefault="00737B6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0A11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3934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4D08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5ACD3" w14:textId="77777777" w:rsidR="00737B60" w:rsidRDefault="00737B60" w:rsidP="009139A6">
      <w:r>
        <w:separator/>
      </w:r>
    </w:p>
  </w:footnote>
  <w:footnote w:type="continuationSeparator" w:id="0">
    <w:p w14:paraId="3DEDE02F" w14:textId="77777777" w:rsidR="00737B60" w:rsidRDefault="00737B6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299D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C995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824B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B60"/>
    <w:rsid w:val="000666E0"/>
    <w:rsid w:val="002510B7"/>
    <w:rsid w:val="005C130B"/>
    <w:rsid w:val="00737B60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CA9674"/>
  <w15:chartTrackingRefBased/>
  <w15:docId w15:val="{499837BC-CF8B-49B0-BFD3-31098D908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37B6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2023-04-04T14:15:00Z</dcterms:created>
  <dcterms:modified xsi:type="dcterms:W3CDTF">2023-04-04T14:16:00Z</dcterms:modified>
</cp:coreProperties>
</file>